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 xml:space="preserve">2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  <w:bookmarkStart w:id="0" w:name="_GoBack"/>
      <w:bookmarkEnd w:id="0"/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332EF7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 xml:space="preserve">ชื่องานบริการ เรื่อง </w:t>
      </w:r>
      <w:r w:rsidR="00C60A3A">
        <w:rPr>
          <w:rFonts w:ascii="TH SarabunPSK" w:hAnsi="TH SarabunPSK" w:cs="TH SarabunPSK" w:hint="cs"/>
          <w:color w:val="000000"/>
          <w:spacing w:val="-4"/>
          <w:sz w:val="30"/>
          <w:szCs w:val="30"/>
          <w:cs/>
        </w:rPr>
        <w:t>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D82C2E" w:rsidRDefault="00D82C2E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Default="00876C97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755C39" w:rsidRDefault="0081531C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429D1" w:rsidRPr="00775AFF" w:rsidTr="00326426">
        <w:tc>
          <w:tcPr>
            <w:tcW w:w="371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617889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(ภายในหรือภายนอก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F01F4C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การให้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617889" w:rsidRDefault="00D51FAE" w:rsidP="002A0490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04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</w:p>
        </w:tc>
        <w:tc>
          <w:tcPr>
            <w:tcW w:w="1416" w:type="dxa"/>
          </w:tcPr>
          <w:p w:rsidR="004125F7" w:rsidRPr="00617889" w:rsidRDefault="00617889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1788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617889" w:rsidRDefault="00C60A3A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25F7" w:rsidRPr="00617889" w:rsidRDefault="00617889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1788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82C2E" w:rsidRPr="00C60A3A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</w:t>
      </w:r>
      <w:r w:rsidRPr="00D82C2E">
        <w:rPr>
          <w:rFonts w:ascii="TH SarabunPSK" w:hAnsi="TH SarabunPSK" w:cs="TH SarabunPSK"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D82C2E" w:rsidRPr="00D82C2E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D82C2E">
        <w:rPr>
          <w:rFonts w:ascii="TH SarabunPSK" w:hAnsi="TH SarabunPSK" w:cs="TH SarabunPSK"/>
          <w:b/>
          <w:bCs/>
          <w:sz w:val="30"/>
          <w:szCs w:val="30"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 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</w:t>
      </w:r>
      <w:r w:rsidRPr="00D82C2E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A36F71" w:rsidRPr="00D82C2E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82C2E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EFE" w:rsidRDefault="002F3EFE">
      <w:r>
        <w:separator/>
      </w:r>
    </w:p>
  </w:endnote>
  <w:endnote w:type="continuationSeparator" w:id="0">
    <w:p w:rsidR="002F3EFE" w:rsidRDefault="002F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EFE" w:rsidRDefault="002F3EFE">
      <w:r>
        <w:separator/>
      </w:r>
    </w:p>
  </w:footnote>
  <w:footnote w:type="continuationSeparator" w:id="0">
    <w:p w:rsidR="002F3EFE" w:rsidRDefault="002F3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429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C6F6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429D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429D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C6F6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429D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F462E9E4"/>
    <w:lvl w:ilvl="0" w:tplc="768C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77694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490"/>
    <w:rsid w:val="002A0C34"/>
    <w:rsid w:val="002B1B75"/>
    <w:rsid w:val="002B358D"/>
    <w:rsid w:val="002C3150"/>
    <w:rsid w:val="002D2D1A"/>
    <w:rsid w:val="002E4335"/>
    <w:rsid w:val="002F3EFE"/>
    <w:rsid w:val="002F5233"/>
    <w:rsid w:val="00302AEC"/>
    <w:rsid w:val="00304585"/>
    <w:rsid w:val="00310929"/>
    <w:rsid w:val="003176C6"/>
    <w:rsid w:val="00326426"/>
    <w:rsid w:val="00332EF7"/>
    <w:rsid w:val="00332EFE"/>
    <w:rsid w:val="003333BC"/>
    <w:rsid w:val="003442D0"/>
    <w:rsid w:val="003470A9"/>
    <w:rsid w:val="003A0C7D"/>
    <w:rsid w:val="003B412E"/>
    <w:rsid w:val="003C1567"/>
    <w:rsid w:val="003C507F"/>
    <w:rsid w:val="003C6F66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1EA1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2190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6FBA"/>
    <w:rsid w:val="005A7EF0"/>
    <w:rsid w:val="005B7E48"/>
    <w:rsid w:val="005D003E"/>
    <w:rsid w:val="005F65F5"/>
    <w:rsid w:val="00600032"/>
    <w:rsid w:val="00617889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55C39"/>
    <w:rsid w:val="007605EC"/>
    <w:rsid w:val="00777A4A"/>
    <w:rsid w:val="007859A3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1D93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29D1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60A3A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82C2E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9FF777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D876B-AA54-4E71-A72A-AB5EC6EF5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58</TotalTime>
  <Pages>2</Pages>
  <Words>654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2017-01-06T01:59:00Z</dcterms:created>
  <dcterms:modified xsi:type="dcterms:W3CDTF">2018-12-26T02:31:00Z</dcterms:modified>
</cp:coreProperties>
</file>